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การแก้ไขรายการในเอกสารการทะเบียนราษฎร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CD0CB0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การแก้ไขรายการในเอกสารการทะเบียนราษฎร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301A54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ระเบียบสำนักทะเบียนกลางว่าด้วยการจัดทำทะเบียนราษฎรพ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,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การแก้ไขรายการในเอกสารการทะเบียนราษฎรเทศบาลตำบลทรายขาวกฤษณ์สำเนาคู่มือประชาชน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25/07/2015 19:06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039 421 466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</w:p>
          <w:p w:rsidR="00313D38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301A54">
              <w:rPr>
                <w:rFonts w:asciiTheme="minorBidi" w:hAnsiTheme="minorBidi"/>
                <w:iCs/>
                <w:noProof/>
                <w:sz w:val="32"/>
                <w:szCs w:val="32"/>
              </w:rPr>
              <w:t>–</w:t>
            </w:r>
          </w:p>
          <w:p w:rsidR="00301A54" w:rsidRPr="000C2AAC" w:rsidRDefault="00301A54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ผู้ยื่นคำร้องได้แก่ผู้ที่ประสงค์จะแก้ไขรายการเอกสารการทะเบียนราษฎรหรือบิดามารดา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กรณีผู้ร้องยังไม่บรรลุนิติภาวะ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การแก้ไขรายการซึ่งไม่ใช่รายการสัญชาติได้แก่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นายทะเบียนอำเภอหรือนายทะเบียนท้องถิ่นเป็นกรณีมีหลักฐานเอกสารราชการมาแสดง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นายอำเภอเป็นกรณีไม่มีเอกสารราชการมาแสดง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ระเบียบหรือโดยอำพรางหรือโดยมีรายการข้อความผิดจากความเป็นจริงให้นายทะเบียนดำเนินการตรวจสอบข้อเท็จจริงสอบสวนพยานบุคคลพยานแวดล้อมและพิจารณา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>30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ที่มีความซับซ้อนหรือข้อสงสัยในแนวทางการปฏิบัติข้อกฎหมายหรือการตรวจสอบเอกสารสำคัญต้องดำเนินการหารือมายังสำนักทะเบียนกลางให้ดำเนินการให้แล้วเสร็จภายใน</w:t>
      </w:r>
      <w:r w:rsidRPr="000C2AAC">
        <w:rPr>
          <w:rFonts w:asciiTheme="minorBidi" w:hAnsiTheme="minorBidi"/>
          <w:noProof/>
          <w:sz w:val="32"/>
          <w:szCs w:val="32"/>
        </w:rPr>
        <w:t xml:space="preserve"> 90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ทั้งนี้การหารือต้องส่งให้สำนักทะเบียนกลางภายใน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วันนับแต่วันที่รับเรื่อง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โดยส่งผ่านสำนักทะเบียนจังหวัดเพื่อส่งให้สำนักทะเบียนกลางเพื่อตอบข้อหารือดังกล่าวต่อไป</w:t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เจ้าหน้าที่รับเรื่องคำขอและตรวจสอบหลักฐานการยื่นประกอบพิจารณาในเบื้องต้น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นายทะเบียนตรวจสอบหลักฐาน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บสวนเจ้าบ้านพยานบุคคลที่น่าเชื่อถือรวบรวมพร้อมความเห็นเสนอให้นายทะเบียนอำเภอหรือนายทะเบียนท้องถิ่นหรือ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นายอำเภอ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แล้วแต่กรณี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พิจารณา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นายทะเบียนอำเภอหรือนายทะเบียนท้องถิ่นหรือนายอำเภอ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แล้วแต่กรณี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พิจารณาอนุญาต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ไม่อนุญาตและแจ้งผลการพิจารณา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15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ของผู้ร้อง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หลักฐานที่ขอแก้ไขเช่นทะเบียนบ้านฉบับเจ้าบ้านสูติบัตรมรณบัตร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301A54" w:rsidRDefault="00301A54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301A54" w:rsidRPr="000C2AAC" w:rsidRDefault="00301A54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หลักฐานที่ทางราชการออกให้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301A54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301A54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–</w:t>
            </w:r>
          </w:p>
        </w:tc>
      </w:tr>
    </w:tbl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039 421 466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กรมการปกครองสำนักบริหารการทะเบียนโทร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1547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สำนักบริหารการทะเบียนกรมการปกครองถ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ลำลูกกาคลอง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9 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ลำลูกกาจ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ปทุมธานีโทร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1548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หรือ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www.bora.dopa.go.th)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04/08/2558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3F4A0D" w:rsidRPr="000C2AAC" w:rsidRDefault="003F4A0D" w:rsidP="00301A54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2E94" w:rsidRDefault="00732E94" w:rsidP="00C81DB8">
      <w:pPr>
        <w:spacing w:after="0" w:line="240" w:lineRule="auto"/>
      </w:pPr>
      <w:r>
        <w:separator/>
      </w:r>
    </w:p>
  </w:endnote>
  <w:endnote w:type="continuationSeparator" w:id="1">
    <w:p w:rsidR="00732E94" w:rsidRDefault="00732E94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2E94" w:rsidRDefault="00732E94" w:rsidP="00C81DB8">
      <w:pPr>
        <w:spacing w:after="0" w:line="240" w:lineRule="auto"/>
      </w:pPr>
      <w:r>
        <w:separator/>
      </w:r>
    </w:p>
  </w:footnote>
  <w:footnote w:type="continuationSeparator" w:id="1">
    <w:p w:rsidR="00732E94" w:rsidRDefault="00732E94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CD0CB0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936C8E">
          <w:rPr>
            <w:noProof/>
          </w:rPr>
          <w:t>4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936C8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01A54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32E94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36C8E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0CB0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652</TotalTime>
  <Pages>4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comp</cp:lastModifiedBy>
  <cp:revision>84</cp:revision>
  <cp:lastPrinted>2015-08-04T13:02:00Z</cp:lastPrinted>
  <dcterms:created xsi:type="dcterms:W3CDTF">2015-04-23T03:41:00Z</dcterms:created>
  <dcterms:modified xsi:type="dcterms:W3CDTF">2015-08-04T13:03:00Z</dcterms:modified>
</cp:coreProperties>
</file>